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BC263" w14:textId="77777777" w:rsidR="004D3F18" w:rsidRDefault="004D3F18" w:rsidP="004D3F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KENNYNG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70D3352" w14:textId="77777777" w:rsidR="004D3F18" w:rsidRDefault="004D3F18" w:rsidP="004D3F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76A53D" w14:textId="77777777" w:rsidR="004D3F18" w:rsidRDefault="004D3F18" w:rsidP="004D3F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2ADBD79" w14:textId="77777777" w:rsidR="004D3F18" w:rsidRDefault="004D3F18" w:rsidP="004D3F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Walter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Hullok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Ashton under Hill,</w:t>
      </w:r>
    </w:p>
    <w:p w14:paraId="4E4A9A28" w14:textId="77777777" w:rsidR="004D3F18" w:rsidRDefault="004D3F18" w:rsidP="004D3F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Gloucestershire(q.v.).</w:t>
      </w:r>
    </w:p>
    <w:p w14:paraId="1F08CA26" w14:textId="77777777" w:rsidR="004D3F18" w:rsidRDefault="004D3F18" w:rsidP="004D3F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F3FD093" w14:textId="77777777" w:rsidR="004D3F18" w:rsidRDefault="004D3F18" w:rsidP="004D3F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3156CB" w14:textId="77777777" w:rsidR="004D3F18" w:rsidRDefault="004D3F18" w:rsidP="004D3F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DB76DA" w14:textId="77777777" w:rsidR="004D3F18" w:rsidRDefault="004D3F18" w:rsidP="004D3F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May 2021</w:t>
      </w:r>
    </w:p>
    <w:p w14:paraId="24F0BD4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71C81" w14:textId="77777777" w:rsidR="004D3F18" w:rsidRDefault="004D3F18" w:rsidP="009139A6">
      <w:r>
        <w:separator/>
      </w:r>
    </w:p>
  </w:endnote>
  <w:endnote w:type="continuationSeparator" w:id="0">
    <w:p w14:paraId="59A51DC4" w14:textId="77777777" w:rsidR="004D3F18" w:rsidRDefault="004D3F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7A1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C9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C92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954FC" w14:textId="77777777" w:rsidR="004D3F18" w:rsidRDefault="004D3F18" w:rsidP="009139A6">
      <w:r>
        <w:separator/>
      </w:r>
    </w:p>
  </w:footnote>
  <w:footnote w:type="continuationSeparator" w:id="0">
    <w:p w14:paraId="26A721FF" w14:textId="77777777" w:rsidR="004D3F18" w:rsidRDefault="004D3F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72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85D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AD4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F18"/>
    <w:rsid w:val="000666E0"/>
    <w:rsid w:val="002510B7"/>
    <w:rsid w:val="004D3F1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F4989"/>
  <w15:chartTrackingRefBased/>
  <w15:docId w15:val="{C92575FE-0A6C-4A97-908B-E4B0C8BC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D3F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2021-05-25T08:30:00Z</dcterms:created>
  <dcterms:modified xsi:type="dcterms:W3CDTF">2021-05-25T08:30:00Z</dcterms:modified>
</cp:coreProperties>
</file>